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8ED" w:rsidRPr="00EC784C" w:rsidRDefault="003A08ED" w:rsidP="0031663C">
      <w:pPr>
        <w:spacing w:line="360" w:lineRule="auto"/>
        <w:rPr>
          <w:rFonts w:ascii="Times New Roman" w:hAnsi="Times New Roman" w:cs="Times New Roman"/>
          <w:b/>
          <w:bCs/>
          <w:sz w:val="24"/>
          <w:szCs w:val="24"/>
          <w:u w:val="single"/>
        </w:rPr>
      </w:pPr>
      <w:r w:rsidRPr="00EC784C">
        <w:rPr>
          <w:rFonts w:ascii="Times New Roman" w:hAnsi="Times New Roman" w:cs="Times New Roman"/>
          <w:b/>
          <w:bCs/>
          <w:sz w:val="24"/>
          <w:szCs w:val="24"/>
          <w:u w:val="single"/>
        </w:rPr>
        <w:t>Dayer-Berenson</w:t>
      </w:r>
    </w:p>
    <w:p w:rsidR="003A08ED" w:rsidRPr="00EC784C" w:rsidRDefault="003A08ED" w:rsidP="0031663C">
      <w:pPr>
        <w:spacing w:line="360" w:lineRule="auto"/>
        <w:rPr>
          <w:rFonts w:ascii="Times New Roman" w:hAnsi="Times New Roman" w:cs="Times New Roman"/>
          <w:b/>
          <w:bCs/>
          <w:sz w:val="24"/>
          <w:szCs w:val="24"/>
          <w:u w:val="single"/>
        </w:rPr>
      </w:pPr>
      <w:r w:rsidRPr="00EC784C">
        <w:rPr>
          <w:rFonts w:ascii="Times New Roman" w:hAnsi="Times New Roman" w:cs="Times New Roman"/>
          <w:b/>
          <w:bCs/>
          <w:sz w:val="24"/>
          <w:szCs w:val="24"/>
          <w:u w:val="single"/>
        </w:rPr>
        <w:t>Chapter Eight Case Study 1</w:t>
      </w:r>
    </w:p>
    <w:p w:rsidR="003A08ED" w:rsidRPr="0031663C" w:rsidRDefault="003A08ED" w:rsidP="0031663C">
      <w:pPr>
        <w:spacing w:line="360" w:lineRule="auto"/>
        <w:rPr>
          <w:rFonts w:ascii="Times New Roman" w:hAnsi="Times New Roman" w:cs="Times New Roman"/>
          <w:b/>
          <w:bCs/>
          <w:sz w:val="24"/>
          <w:szCs w:val="24"/>
        </w:rPr>
      </w:pPr>
    </w:p>
    <w:p w:rsidR="003A08ED" w:rsidRPr="0031663C" w:rsidRDefault="003A08ED" w:rsidP="0031663C">
      <w:pPr>
        <w:pStyle w:val="ListParagraph"/>
        <w:numPr>
          <w:ilvl w:val="0"/>
          <w:numId w:val="1"/>
        </w:numPr>
        <w:spacing w:line="360" w:lineRule="auto"/>
        <w:rPr>
          <w:rFonts w:ascii="Times New Roman" w:hAnsi="Times New Roman" w:cs="Times New Roman"/>
          <w:sz w:val="24"/>
          <w:szCs w:val="24"/>
        </w:rPr>
      </w:pPr>
      <w:r w:rsidRPr="0031663C">
        <w:rPr>
          <w:rFonts w:ascii="Times New Roman" w:hAnsi="Times New Roman" w:cs="Times New Roman"/>
          <w:sz w:val="24"/>
          <w:szCs w:val="24"/>
        </w:rPr>
        <w:t xml:space="preserve"> A nurse learns that </w:t>
      </w:r>
      <w:r>
        <w:rPr>
          <w:rFonts w:ascii="Times New Roman" w:hAnsi="Times New Roman" w:cs="Times New Roman"/>
          <w:sz w:val="24"/>
          <w:szCs w:val="24"/>
        </w:rPr>
        <w:t xml:space="preserve">she is assigned </w:t>
      </w:r>
      <w:r w:rsidRPr="0031663C">
        <w:rPr>
          <w:rFonts w:ascii="Times New Roman" w:hAnsi="Times New Roman" w:cs="Times New Roman"/>
          <w:sz w:val="24"/>
          <w:szCs w:val="24"/>
        </w:rPr>
        <w:t>a patient for the upcoming shift</w:t>
      </w:r>
      <w:r>
        <w:rPr>
          <w:rFonts w:ascii="Times New Roman" w:hAnsi="Times New Roman" w:cs="Times New Roman"/>
          <w:sz w:val="24"/>
          <w:szCs w:val="24"/>
        </w:rPr>
        <w:t xml:space="preserve"> who</w:t>
      </w:r>
      <w:r w:rsidRPr="0031663C">
        <w:rPr>
          <w:rFonts w:ascii="Times New Roman" w:hAnsi="Times New Roman" w:cs="Times New Roman"/>
          <w:sz w:val="24"/>
          <w:szCs w:val="24"/>
        </w:rPr>
        <w:t xml:space="preserve"> is an American Indian. The chart notes that the patient is adamant that his care must, to the greatest extent possible, </w:t>
      </w:r>
      <w:r>
        <w:rPr>
          <w:rFonts w:ascii="Times New Roman" w:hAnsi="Times New Roman" w:cs="Times New Roman"/>
          <w:sz w:val="24"/>
          <w:szCs w:val="24"/>
        </w:rPr>
        <w:t xml:space="preserve">apply </w:t>
      </w:r>
      <w:r w:rsidRPr="0031663C">
        <w:rPr>
          <w:rFonts w:ascii="Times New Roman" w:hAnsi="Times New Roman" w:cs="Times New Roman"/>
          <w:sz w:val="24"/>
          <w:szCs w:val="24"/>
        </w:rPr>
        <w:t>Native American healing practices. She has not previously cared for an American Indian patient and wants to learn all she can about their healing practices, and their culture, so she can build a good rapport with the patient and honor his wishes for care that is consistent with his cultural beliefs. The nurse sits down at the computer and begins to research American Indian culture.</w:t>
      </w:r>
    </w:p>
    <w:p w:rsidR="003A08ED" w:rsidRPr="0031663C" w:rsidRDefault="003A08ED" w:rsidP="0031663C">
      <w:pPr>
        <w:spacing w:before="10" w:after="10" w:line="360" w:lineRule="auto"/>
        <w:rPr>
          <w:rFonts w:ascii="Times New Roman" w:hAnsi="Times New Roman" w:cs="Times New Roman"/>
          <w:sz w:val="24"/>
          <w:szCs w:val="24"/>
        </w:rPr>
      </w:pPr>
      <w:r w:rsidRPr="0031663C">
        <w:rPr>
          <w:rFonts w:ascii="Times New Roman" w:hAnsi="Times New Roman" w:cs="Times New Roman"/>
          <w:sz w:val="24"/>
          <w:szCs w:val="24"/>
        </w:rPr>
        <w:t>Question:  What information might the nurse come across regarding health care and the American Indian? What information would best help the nurse to develop a positive relationship with the patient and family?</w:t>
      </w:r>
    </w:p>
    <w:p w:rsidR="003A08ED" w:rsidRPr="0031663C" w:rsidRDefault="003A08ED" w:rsidP="0031663C">
      <w:pPr>
        <w:spacing w:before="10" w:after="10" w:line="360" w:lineRule="auto"/>
        <w:rPr>
          <w:rFonts w:ascii="Times New Roman" w:hAnsi="Times New Roman" w:cs="Times New Roman"/>
          <w:sz w:val="24"/>
          <w:szCs w:val="24"/>
        </w:rPr>
      </w:pPr>
    </w:p>
    <w:p w:rsidR="003A08ED" w:rsidRPr="0031663C" w:rsidRDefault="003A08ED" w:rsidP="00EC784C">
      <w:pPr>
        <w:spacing w:line="360" w:lineRule="auto"/>
      </w:pPr>
    </w:p>
    <w:sectPr w:rsidR="003A08ED" w:rsidRPr="0031663C" w:rsidSect="002F5A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34F0B"/>
    <w:multiLevelType w:val="hybridMultilevel"/>
    <w:tmpl w:val="9F90FEA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49E"/>
    <w:rsid w:val="00066960"/>
    <w:rsid w:val="000C3BE1"/>
    <w:rsid w:val="001343EF"/>
    <w:rsid w:val="00225F6A"/>
    <w:rsid w:val="00245842"/>
    <w:rsid w:val="0028441F"/>
    <w:rsid w:val="002F5AC3"/>
    <w:rsid w:val="0030248A"/>
    <w:rsid w:val="0031663C"/>
    <w:rsid w:val="003A08ED"/>
    <w:rsid w:val="00457343"/>
    <w:rsid w:val="00457E04"/>
    <w:rsid w:val="004E66EC"/>
    <w:rsid w:val="005F7596"/>
    <w:rsid w:val="006306E6"/>
    <w:rsid w:val="006C1521"/>
    <w:rsid w:val="00752506"/>
    <w:rsid w:val="00761753"/>
    <w:rsid w:val="008B2D47"/>
    <w:rsid w:val="00987251"/>
    <w:rsid w:val="009B34B9"/>
    <w:rsid w:val="009E702E"/>
    <w:rsid w:val="00A55E66"/>
    <w:rsid w:val="00B16729"/>
    <w:rsid w:val="00B635B1"/>
    <w:rsid w:val="00B71949"/>
    <w:rsid w:val="00BA549E"/>
    <w:rsid w:val="00BD121F"/>
    <w:rsid w:val="00C23EB4"/>
    <w:rsid w:val="00D10B02"/>
    <w:rsid w:val="00D3328A"/>
    <w:rsid w:val="00D84409"/>
    <w:rsid w:val="00DF458A"/>
    <w:rsid w:val="00E32EB9"/>
    <w:rsid w:val="00EC2EE4"/>
    <w:rsid w:val="00EC784C"/>
    <w:rsid w:val="00F059D2"/>
    <w:rsid w:val="00F80F78"/>
    <w:rsid w:val="00FB1A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AC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A549E"/>
    <w:pPr>
      <w:ind w:left="720"/>
    </w:pPr>
  </w:style>
  <w:style w:type="paragraph" w:styleId="NormalWeb">
    <w:name w:val="Normal (Web)"/>
    <w:basedOn w:val="Normal"/>
    <w:uiPriority w:val="99"/>
    <w:rsid w:val="005F75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125</Words>
  <Characters>715</Characters>
  <Application>Microsoft Office Outlook</Application>
  <DocSecurity>0</DocSecurity>
  <Lines>0</Lines>
  <Paragraphs>0</Paragraphs>
  <ScaleCrop>false</ScaleCrop>
  <Company>Florida Hospital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Eight </dc:title>
  <dc:subject/>
  <dc:creator>Owner</dc:creator>
  <cp:keywords/>
  <dc:description/>
  <cp:lastModifiedBy>J&amp;B</cp:lastModifiedBy>
  <cp:revision>2</cp:revision>
  <dcterms:created xsi:type="dcterms:W3CDTF">2010-04-05T13:26:00Z</dcterms:created>
  <dcterms:modified xsi:type="dcterms:W3CDTF">2010-04-05T13:26:00Z</dcterms:modified>
</cp:coreProperties>
</file>